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ED59B" w14:textId="3EC7075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/>
          <w:b/>
          <w:sz w:val="24"/>
          <w:szCs w:val="24"/>
        </w:rPr>
      </w:pPr>
      <w:proofErr w:type="spellStart"/>
      <w:r w:rsidRPr="00BB6222">
        <w:rPr>
          <w:rFonts w:ascii="Arial Narrow" w:hAnsi="Arial Narrow"/>
          <w:b/>
          <w:sz w:val="24"/>
          <w:szCs w:val="24"/>
        </w:rPr>
        <w:t>LIVROS</w:t>
      </w:r>
      <w:proofErr w:type="spellEnd"/>
      <w:r w:rsidRPr="00BB6222">
        <w:rPr>
          <w:rFonts w:ascii="Arial Narrow" w:hAnsi="Arial Narrow"/>
          <w:b/>
          <w:sz w:val="24"/>
          <w:szCs w:val="24"/>
        </w:rPr>
        <w:t xml:space="preserve">, </w:t>
      </w:r>
      <w:proofErr w:type="spellStart"/>
      <w:r w:rsidRPr="00BB6222">
        <w:rPr>
          <w:rFonts w:ascii="Arial Narrow" w:hAnsi="Arial Narrow"/>
          <w:b/>
          <w:sz w:val="24"/>
          <w:szCs w:val="24"/>
        </w:rPr>
        <w:t>PREFÁCIOS</w:t>
      </w:r>
      <w:proofErr w:type="spellEnd"/>
      <w:r w:rsidRPr="00BB6222">
        <w:rPr>
          <w:rFonts w:ascii="Arial Narrow" w:hAnsi="Arial Narrow"/>
          <w:b/>
          <w:sz w:val="24"/>
          <w:szCs w:val="24"/>
        </w:rPr>
        <w:t xml:space="preserve"> E TRADUÇÕES DE </w:t>
      </w:r>
      <w:proofErr w:type="spellStart"/>
      <w:r w:rsidRPr="00BB6222">
        <w:rPr>
          <w:rFonts w:ascii="Arial Narrow" w:hAnsi="Arial Narrow"/>
          <w:b/>
          <w:sz w:val="24"/>
          <w:szCs w:val="24"/>
        </w:rPr>
        <w:t>LIVROS</w:t>
      </w:r>
      <w:proofErr w:type="spellEnd"/>
    </w:p>
    <w:p w14:paraId="0E791359" w14:textId="2D71D04E" w:rsidR="00C06017" w:rsidRDefault="003C4596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b/>
          <w:i/>
          <w:sz w:val="24"/>
          <w:szCs w:val="24"/>
          <w:lang w:val="pt-PT"/>
        </w:rPr>
      </w:pPr>
      <w:bookmarkStart w:id="0" w:name="_GoBack"/>
      <w:r w:rsidRPr="00BB6222">
        <w:rPr>
          <w:rFonts w:ascii="Arial Narrow" w:hAnsi="Arial Narrow" w:cs="Microsoft Sans Serif"/>
          <w:b/>
          <w:sz w:val="24"/>
          <w:szCs w:val="24"/>
          <w:lang w:val="pt-PT"/>
        </w:rPr>
        <w:t xml:space="preserve">2018. </w:t>
      </w:r>
      <w:r w:rsidRPr="00BB6222">
        <w:rPr>
          <w:rFonts w:ascii="Arial Narrow" w:hAnsi="Arial Narrow" w:cs="Microsoft Sans Serif"/>
          <w:b/>
          <w:i/>
          <w:sz w:val="24"/>
          <w:szCs w:val="24"/>
          <w:lang w:val="pt-PT"/>
        </w:rPr>
        <w:t>ChrónicAçores: uma circum-navegação,</w:t>
      </w:r>
      <w:r w:rsidR="00C06017">
        <w:rPr>
          <w:rFonts w:ascii="Arial Narrow" w:hAnsi="Arial Narrow" w:cs="Microsoft Sans Serif"/>
          <w:b/>
          <w:i/>
          <w:sz w:val="24"/>
          <w:szCs w:val="24"/>
          <w:lang w:val="pt-PT"/>
        </w:rPr>
        <w:t xml:space="preserve"> 2005-2018</w:t>
      </w:r>
      <w:r w:rsidRPr="00BB6222">
        <w:rPr>
          <w:rFonts w:ascii="Arial Narrow" w:hAnsi="Arial Narrow" w:cs="Microsoft Sans Serif"/>
          <w:b/>
          <w:i/>
          <w:sz w:val="24"/>
          <w:szCs w:val="24"/>
          <w:lang w:val="pt-PT"/>
        </w:rPr>
        <w:t xml:space="preserve"> vol. 3, </w:t>
      </w:r>
      <w:hyperlink r:id="rId5" w:history="1">
        <w:r w:rsidR="00C06017" w:rsidRPr="00787350">
          <w:rPr>
            <w:rStyle w:val="Hyperlink"/>
            <w:rFonts w:ascii="Arial Narrow" w:hAnsi="Arial Narrow" w:cs="Microsoft Sans Serif"/>
            <w:b/>
            <w:i/>
            <w:sz w:val="24"/>
            <w:szCs w:val="24"/>
            <w:lang w:val="pt-PT"/>
          </w:rPr>
          <w:t>https://www.scribd.com/document/408758341/Chronicacores-2005-2018-Vol-3-Draft-Sem-Cortes1</w:t>
        </w:r>
      </w:hyperlink>
      <w:r w:rsidR="00C06017">
        <w:rPr>
          <w:rFonts w:ascii="Arial Narrow" w:hAnsi="Arial Narrow" w:cs="Microsoft Sans Serif"/>
          <w:b/>
          <w:i/>
          <w:sz w:val="24"/>
          <w:szCs w:val="24"/>
          <w:lang w:val="pt-PT"/>
        </w:rPr>
        <w:t xml:space="preserve"> </w:t>
      </w:r>
    </w:p>
    <w:p w14:paraId="02510533" w14:textId="17BC5981" w:rsidR="00C06017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b/>
          <w:i/>
          <w:sz w:val="24"/>
          <w:szCs w:val="24"/>
          <w:lang w:val="pt-PT"/>
        </w:rPr>
      </w:pPr>
      <w:hyperlink r:id="rId6" w:history="1">
        <w:r w:rsidRPr="00787350">
          <w:rPr>
            <w:rStyle w:val="Hyperlink"/>
            <w:rFonts w:ascii="Arial Narrow" w:hAnsi="Arial Narrow" w:cs="Microsoft Sans Serif"/>
            <w:b/>
            <w:i/>
            <w:sz w:val="24"/>
            <w:szCs w:val="24"/>
            <w:lang w:val="pt-PT"/>
          </w:rPr>
          <w:t>https://www.lusofonias.net/arquivos/429/OBRAS-DO-AUTOR/1024/chronicacores-VOL.-3-vol-2005-2018-rascunho-sem-cortes.pdf</w:t>
        </w:r>
      </w:hyperlink>
      <w:r>
        <w:rPr>
          <w:rFonts w:ascii="Arial Narrow" w:hAnsi="Arial Narrow" w:cs="Microsoft Sans Serif"/>
          <w:b/>
          <w:i/>
          <w:sz w:val="24"/>
          <w:szCs w:val="24"/>
          <w:lang w:val="pt-PT"/>
        </w:rPr>
        <w:t xml:space="preserve"> </w:t>
      </w:r>
    </w:p>
    <w:bookmarkEnd w:id="0"/>
    <w:p w14:paraId="70F54F28" w14:textId="38D2EA73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2018 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FOTOEMAS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foto </w:t>
      </w:r>
      <w:proofErr w:type="spellStart"/>
      <w:r w:rsidRPr="00BB6222">
        <w:rPr>
          <w:rFonts w:ascii="Arial Narrow" w:hAnsi="Arial Narrow" w:cs="Microsoft Sans Serif"/>
          <w:sz w:val="24"/>
          <w:szCs w:val="24"/>
          <w:lang w:val="pt-PT"/>
        </w:rPr>
        <w:t>book</w:t>
      </w:r>
      <w:proofErr w:type="spellEnd"/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, fotografia de Fátima Salcedo e poemas dos Açores de Chrys Chrystello e-livro </w:t>
      </w:r>
      <w:hyperlink r:id="rId7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http://www.blurb.com/b/8776650-fotoemas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 </w:t>
      </w:r>
      <w:r w:rsidRPr="00BB6222">
        <w:rPr>
          <w:rFonts w:ascii="Arial Narrow" w:hAnsi="Arial Narrow"/>
          <w:sz w:val="24"/>
          <w:szCs w:val="24"/>
        </w:rPr>
        <w:t>ISBN: 9781388351083</w:t>
      </w:r>
    </w:p>
    <w:p w14:paraId="0DEAA60C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2018 revisão, compilação e Nota Introdutória de 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Missionários açorianos em Timor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vol2 de D Carlos F Ximenes Belo, ed. AICL e Câmara Municipal de Ponta Delgada, ed. Letras Lavadas</w:t>
      </w:r>
    </w:p>
    <w:p w14:paraId="7DF0DF37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2018. 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ChrónicAçores: uma circum-navegação, vol. 2, 3ª ed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. </w:t>
      </w:r>
      <w:hyperlink r:id="rId8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https://www.lusofonias.net/arquivos/429/OBRAS-DO-AUTOR/1012/ChronicAcores-uma-circum-navegacao-vol.-2-(3%C2%AA-ed-2018).pdf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1CB03E6A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2018, 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ChrónicAçores: uma circum-navegação, vol. 1, 3ª ed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.  </w:t>
      </w:r>
      <w:hyperlink r:id="rId9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https://www.lusofonias.net/arquivos/429/OBRAS-DO-AUTOR/1013/chronicacores,-uma-circum-navegacao-vol.1--3%C2%AA-ed-2018.pdf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30571EAF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2017. 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Bibliografia Geral da Açorianidade em 2 vols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>. 19500 entradas, Ed. Letras Lavadas Publiçor, Ponta Delgada</w:t>
      </w:r>
    </w:p>
    <w:p w14:paraId="1940DF91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2’17, revisão, compilação e Tradução de “O mundo perdido de Timor-Leste” de José Ramos-Horta </w:t>
      </w:r>
      <w:proofErr w:type="spellStart"/>
      <w:r w:rsidRPr="00BB6222">
        <w:rPr>
          <w:rFonts w:ascii="Arial Narrow" w:hAnsi="Arial Narrow" w:cs="Microsoft Sans Serif"/>
          <w:sz w:val="24"/>
          <w:szCs w:val="24"/>
          <w:lang w:val="pt-PT"/>
        </w:rPr>
        <w:t>ed</w:t>
      </w:r>
      <w:proofErr w:type="spellEnd"/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LIDEL</w:t>
      </w:r>
    </w:p>
    <w:p w14:paraId="68CD75CB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2017. Poema “Maria Nobody” IN 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VIII Volume da Antologia de Poesia Portuguesa Contemporânea “Entre o Sono e o Sonho”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Chiado ED.</w:t>
      </w:r>
    </w:p>
    <w:p w14:paraId="2D2CEED3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2017. A língua portuguesa na Austrália, Capítulo em "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A Língua Portuguesa no Mundo: Passado, Presente e Futur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o". Ed. Universidade da Beira Interior, org. Alexandre António da Costa Luís, Carla Sofia Gomes Xavier Luís e Paulo Osório </w:t>
      </w:r>
    </w:p>
    <w:p w14:paraId="2FD2D4B8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2017. “Três poemas açorianos” in 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Antologia ed. Artelogy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dezº 2016</w:t>
      </w:r>
    </w:p>
    <w:p w14:paraId="463755EF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2017. “Não se é ilhéu por nascer numa ilha”, in “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Povos e Culturas - A ilha em nós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”, Revista Povos e Culturas nº 21-2017 Centro de Estudos de Povos e Culturas de Expressão Portuguesa (CEPCEP), Universidade Católica Portuguesa Lisboa </w:t>
      </w:r>
    </w:p>
    <w:p w14:paraId="53E8896A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2017. “Não se é ilhéu por nascer numa ilha”, capítulo do livro “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>A condição de ilhéu”,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Centro de Estudos de Povos e Culturas de Expressão Portuguesa (CEPCEP), Universidade Católica Portuguesa Lisboa </w:t>
      </w:r>
    </w:p>
    <w:p w14:paraId="1AEC8E50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2016. compilação, revisão e Prefácio de 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 xml:space="preserve">Missionários açorianos em Timor 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“Um missionário açoriano em Timor” vol. 1 de D. Carlos F Ximenes Belo ed. AICL e Moinho Terrace Café</w:t>
      </w:r>
    </w:p>
    <w:p w14:paraId="001C4EA2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2015. CD Trilogia da História de Timor. 3760 páginas, contém os 3 vols. e ed. em inglês do 1º vol., ed. AICL, Colóquios da Lusofonia. 4ª ed. AICL, Colóquios da Lusofonia</w:t>
      </w:r>
    </w:p>
    <w:p w14:paraId="24C67D6C" w14:textId="7112833C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10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https://meocloud.pt/link/0f421777-0158-43a4-80a8-41c9a0c32c21/TRILOGIA%20COMPLETA%20compressed.pdf/</w:t>
        </w:r>
      </w:hyperlink>
      <w:r w:rsidR="003256E7" w:rsidRPr="00BB6222">
        <w:rPr>
          <w:rStyle w:val="Hyperlink"/>
          <w:rFonts w:ascii="Arial Narrow" w:hAnsi="Arial Narrow" w:cs="Microsoft Sans Serif"/>
          <w:sz w:val="24"/>
          <w:szCs w:val="24"/>
          <w:lang w:val="pt-PT"/>
        </w:rPr>
        <w:t xml:space="preserve">, </w:t>
      </w:r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  <w:r w:rsidR="00B1000A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  <w:hyperlink r:id="rId11" w:history="1">
        <w:r w:rsidR="00B1000A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https://www.lusofonias.net/arquivos/429/OBRAS-DO-AUTOR/1010/trilogia-(3-vol.)-Historia-de-Timor.pdf</w:t>
        </w:r>
      </w:hyperlink>
      <w:r w:rsidR="00B1000A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6DC65094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2015, Crónicas Austrais (1978-1998 monografia) 4ª ed. 2015 </w:t>
      </w:r>
    </w:p>
    <w:p w14:paraId="6C0E2E61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2014. Prefácio de “O voo do Garajau” Rosário Girão &amp; Manuel Silva, ed. Calendário de Letras e AICL </w:t>
      </w:r>
      <w:hyperlink r:id="rId12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http://www.scielo.mec.pt/scielo.php?script=sci_arttext&amp;pid=S0807-89672015000300016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77163FBD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2013, Crónicas Austrais 1978-1998, monografia, 3ª ed. </w:t>
      </w:r>
      <w:hyperlink r:id="rId13" w:history="1">
        <w:r w:rsidRPr="00BB6222">
          <w:rPr>
            <w:rStyle w:val="Hyperlink"/>
            <w:rFonts w:ascii="Arial Narrow" w:hAnsi="Arial Narrow" w:cs="Microsoft Sans Serif"/>
            <w:i/>
            <w:iCs/>
            <w:sz w:val="24"/>
            <w:szCs w:val="24"/>
            <w:lang w:val="pt-PT"/>
          </w:rPr>
          <w:t>https://www.scribd.com/doc/3051472/cronicasaustrais</w:t>
        </w:r>
      </w:hyperlink>
    </w:p>
    <w:p w14:paraId="2B982348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2012, Trilogia</w:t>
      </w:r>
      <w:r w:rsidRPr="00BB6222">
        <w:rPr>
          <w:rFonts w:ascii="Arial Narrow" w:hAnsi="Arial Narrow" w:cs="Microsoft Sans Serif"/>
          <w:i/>
          <w:sz w:val="24"/>
          <w:szCs w:val="24"/>
          <w:lang w:val="pt-PT"/>
        </w:rPr>
        <w:t xml:space="preserve"> da história de Timor,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ed. AICL Colóquios da Lusofonia, ISBN: 978-989-95641-9-0 (Timor Leste O Dossiê Secreto 1973-1975 vol. 1, Timor-Leste 1983-1992 vol. 2 Historiografia de um repórter e Timor Leste vol. 3 - As Guerras Tribais, A História Repete-se (1894-2006) ed. AICL Colóquios da Lusofonia, ISBN: 978-989-95641-9-0 </w:t>
      </w:r>
    </w:p>
    <w:p w14:paraId="068E511C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lastRenderedPageBreak/>
        <w:t xml:space="preserve">2012, Crónica do Quotidiano Inútil. Obras Completas (poesia) 5 volumes, 40 anos de vida literária, ed. Calendário de Letras 2012 - ISBN 9789728985646 </w:t>
      </w:r>
      <w:hyperlink r:id="rId14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https://www.lusofonias.net/arquivos/429/OBRAS-DO-AUTOR/1001/CRONICA-DO-QUOTIDIANO-INUTIL-VOL-1-5--2012.pdf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1CCA4B62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2012, volume 3 da trilogia da História de Timor, As Guerras Tribais, A História Repete-se 1894-2006, 1ª ed.</w:t>
      </w:r>
    </w:p>
    <w:p w14:paraId="17BAA886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15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https://www.lusofonias.net/arquivos/429/OBRAS-DO-AUTOR/1010/trilogia-(3-vol.)-Historia-de-Timor.pdf</w:t>
        </w:r>
      </w:hyperlink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6EDFDFD0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  <w:hyperlink r:id="rId16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http://www.ebooksbrasil.org/adobeebook/timor3.pdf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1D9A252D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2012, volume 1 da trilogia da História de Timor: East Timor - The Secret Files 1973-1975 3ª ed.  </w:t>
      </w:r>
      <w:hyperlink r:id="rId17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http://www.ebooksbrasil.org/adobeebook/timore.pdf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3D90F781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2012, Tradução “Uma pessoa só é pouca gente / A lonely person is not enough people, the sex and the divine” de Caetano Valadão Serpa</w:t>
      </w:r>
    </w:p>
    <w:p w14:paraId="7D73E6A0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2000, volume 1 da trilogia da História de Timor </w:t>
      </w:r>
      <w:proofErr w:type="spellStart"/>
      <w:r w:rsidRPr="00BB6222">
        <w:rPr>
          <w:rFonts w:ascii="Arial Narrow" w:hAnsi="Arial Narrow" w:cs="Microsoft Sans Serif"/>
          <w:sz w:val="24"/>
          <w:szCs w:val="24"/>
          <w:lang w:val="pt-PT"/>
        </w:rPr>
        <w:t>Timor</w:t>
      </w:r>
      <w:proofErr w:type="spellEnd"/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Leste O Dossiê Secreto 1973-1975, 2ª ed. </w:t>
      </w:r>
    </w:p>
    <w:p w14:paraId="6263955D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2012, volume 2 da trilogia da História de Timor:  Historiografia de um repórter - Timor-Leste 1983-1992 DVD – 1ª ed. 2005-2012</w:t>
      </w:r>
    </w:p>
    <w:p w14:paraId="2165F9C3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18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https://www.lusofonias.net/arquivos/429/OBRAS-DO-AUTOR/1008/TRILOGIA-vol.-2-Historia-de-Timor.pdf</w:t>
        </w:r>
      </w:hyperlink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602B73AC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 </w:t>
      </w:r>
      <w:hyperlink r:id="rId19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https://www.scribd.com/document/40234122/Timor-Leste-Historiografia-de-um-reporter-vol-2-193-1992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7E017269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  <w:hyperlink r:id="rId20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http://www.ebooksbrasil.org/adobeebook/timor2.pdf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188F19B0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2011, Tradução da Antologia Bilingue de (15) autores açorianos contemporâneos, ed. AICL e Calendário de Letras</w:t>
      </w:r>
    </w:p>
    <w:p w14:paraId="44D92C03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2011, ChrónicAçores uma circum-navegação vol. 2, 2011 ISBN 978-9728-9855-47 Ed. Calendário de Letras </w:t>
      </w:r>
      <w:r w:rsidRPr="00BB6222">
        <w:rPr>
          <w:rStyle w:val="Hyperlink"/>
          <w:rFonts w:ascii="Arial Narrow" w:hAnsi="Arial Narrow" w:cs="Microsoft Sans Serif"/>
          <w:sz w:val="24"/>
          <w:szCs w:val="24"/>
          <w:lang w:val="pt-PT"/>
        </w:rPr>
        <w:t xml:space="preserve">  http://www.calendario.pt/index.php?id=246&amp;cat=203&amp;pid=55</w:t>
      </w:r>
    </w:p>
    <w:p w14:paraId="5A7A35F9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2010, tradução para inglês dos Guia de Mergulho da Madeira; Guias de Mergulho das Ilhas dos Açores, Ed. VerAçor</w:t>
      </w:r>
    </w:p>
    <w:p w14:paraId="1D7564DB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2009,  ChrónicAçores: uma circum-navegação, vol. 1 esgotado, online </w:t>
      </w:r>
      <w:hyperlink r:id="rId21" w:history="1">
        <w:r w:rsidRPr="00BB6222">
          <w:rPr>
            <w:rStyle w:val="Hyperlink"/>
            <w:rFonts w:ascii="Arial Narrow" w:hAnsi="Arial Narrow" w:cs="Microsoft Sans Serif"/>
            <w:i/>
            <w:iCs/>
            <w:sz w:val="24"/>
            <w:szCs w:val="24"/>
            <w:lang w:val="pt-PT"/>
          </w:rPr>
          <w:t>https://www.scribd.com/doc/39955110/CHRONICACORES-UMA-CIRCUM-NAVEGACAO-DE-TIMOR-A-MACAU-AUSTRALIA-BRASIL-BRAGANCA-ATE-AOS-ACORES-VOLUME-UM-DA-TRILOGIA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 </w:t>
      </w:r>
    </w:p>
    <w:p w14:paraId="3BAADF67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  <w:hyperlink r:id="rId22" w:history="1">
        <w:r w:rsidRPr="00BB6222">
          <w:rPr>
            <w:rStyle w:val="Hyperlink"/>
            <w:rFonts w:ascii="Arial Narrow" w:hAnsi="Arial Narrow" w:cs="Microsoft Sans Serif"/>
            <w:i/>
            <w:iCs/>
            <w:sz w:val="24"/>
            <w:szCs w:val="24"/>
            <w:lang w:val="pt-PT"/>
          </w:rPr>
          <w:t>https://www.worldcat.org/title/chronicacores-circum-navegacao-de-timor-a-macau-australia-brasil-braganca-ate-aos-acores/oclc/357576846&amp;referer=brief_results</w:t>
        </w:r>
      </w:hyperlink>
      <w:r w:rsidRPr="00BB6222">
        <w:rPr>
          <w:rStyle w:val="Hyperlink"/>
          <w:rFonts w:ascii="Arial Narrow" w:hAnsi="Arial Narrow" w:cs="Microsoft Sans Serif"/>
          <w:i/>
          <w:iCs/>
          <w:sz w:val="24"/>
          <w:szCs w:val="24"/>
          <w:lang w:val="pt-PT"/>
        </w:rPr>
        <w:t xml:space="preserve">, </w:t>
      </w:r>
    </w:p>
    <w:p w14:paraId="254954F3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2009, ChrónicAçores: uma circum-navegação, vol. 1, 2009 ISBN 989-8123-12-1 VerAçor ed. 2009</w:t>
      </w:r>
    </w:p>
    <w:p w14:paraId="094CC2A6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2008, Tradução para inglês de “S. Miguel uma ilha esculpida” Daniel de Sá. Ed. VerAçor.</w:t>
      </w:r>
    </w:p>
    <w:p w14:paraId="60D42202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2008, Tradução de “Ilhas do Triângulo, viagem com Jacques Brel” Victor Rui Dores, prelo, ed. VerAçor.</w:t>
      </w:r>
    </w:p>
    <w:p w14:paraId="4529A069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2008, Prefácio e Revisão “A Freira do Arcano, Margarida Isabel do Apocalipse” de Mário Moura, ed. Publiçor, Ponta Delgada</w:t>
      </w:r>
    </w:p>
    <w:p w14:paraId="68FBB562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2007, Tradução para inglês “E das pedras se fez vinho”de Manuel Serpa ed. VerAçor, Açores Portugal</w:t>
      </w:r>
    </w:p>
    <w:p w14:paraId="1B6A5742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2007, Tradução para inglês, “Santa Maria Ilha Mãe” Daniel de Sá, ed. VerAçor, Açores, Portugal</w:t>
      </w:r>
    </w:p>
    <w:p w14:paraId="59A22C9B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2005, coautor tradução para português “The Lost painting” Jonathan Harr, ed. Presença</w:t>
      </w:r>
    </w:p>
    <w:p w14:paraId="3D9627E6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2005,  Cancioneiro Transmontano, ed. Santa Casa da Misericórdia Bragança, </w:t>
      </w:r>
      <w:hyperlink r:id="rId23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https://www.lusofonias.net/arquivos/429/OBRAS-DO-AUTOR/1000/cancioneiro-braganca-2005.pdf</w:t>
        </w:r>
      </w:hyperlink>
      <w:r w:rsidRPr="00BB6222">
        <w:rPr>
          <w:rFonts w:ascii="Arial Narrow" w:hAnsi="Arial Narrow"/>
          <w:sz w:val="24"/>
          <w:szCs w:val="24"/>
        </w:rPr>
        <w:t xml:space="preserve"> 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- </w:t>
      </w:r>
      <w:hyperlink r:id="rId24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http://www.lusofonias.net/chryscv/CANCIONEIRO%20TRANSMONTANO%202005).pdf</w:t>
        </w:r>
      </w:hyperlink>
    </w:p>
    <w:p w14:paraId="44858A7B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2004, tradução para português “A People’s War” de Vo Nguyen Giap, Editora Sílabo Portugal</w:t>
      </w:r>
    </w:p>
    <w:p w14:paraId="521E680D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2004, tradução para português, “Dien Bien Phu” de R. H. Simpson, Editora Sílabo Portugal</w:t>
      </w:r>
    </w:p>
    <w:p w14:paraId="738A8C9E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2002, tradução de “La familia: </w:t>
      </w:r>
      <w:proofErr w:type="spellStart"/>
      <w:r w:rsidRPr="00BB6222">
        <w:rPr>
          <w:rFonts w:ascii="Arial Narrow" w:hAnsi="Arial Narrow" w:cs="Microsoft Sans Serif"/>
          <w:sz w:val="24"/>
          <w:szCs w:val="24"/>
          <w:lang w:val="pt-PT"/>
        </w:rPr>
        <w:t>el</w:t>
      </w:r>
      <w:proofErr w:type="spellEnd"/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desafio de la </w:t>
      </w:r>
      <w:proofErr w:type="spellStart"/>
      <w:r w:rsidRPr="00BB6222">
        <w:rPr>
          <w:rFonts w:ascii="Arial Narrow" w:hAnsi="Arial Narrow" w:cs="Microsoft Sans Serif"/>
          <w:sz w:val="24"/>
          <w:szCs w:val="24"/>
          <w:lang w:val="pt-PT"/>
        </w:rPr>
        <w:t>diversidad</w:t>
      </w:r>
      <w:proofErr w:type="spellEnd"/>
      <w:r w:rsidRPr="00BB6222">
        <w:rPr>
          <w:rFonts w:ascii="Arial Narrow" w:hAnsi="Arial Narrow" w:cs="Microsoft Sans Serif"/>
          <w:sz w:val="24"/>
          <w:szCs w:val="24"/>
          <w:lang w:val="pt-PT"/>
        </w:rPr>
        <w:t>” Adelina Gimeno (castelhano, Psicologia), Instituto Piaget Portugal</w:t>
      </w:r>
    </w:p>
    <w:p w14:paraId="254177B2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>2000, Crónicas Austrais - 1978-98 (monografia) 1ª ed.</w:t>
      </w:r>
    </w:p>
    <w:p w14:paraId="5B99A986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  <w:hyperlink r:id="rId25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http://www.ebooksbrasil.org/microreader/cronicasCA.lit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  </w:t>
      </w:r>
      <w:hyperlink r:id="rId26" w:history="1">
        <w:r w:rsidRPr="00BB6222">
          <w:rPr>
            <w:rStyle w:val="Hyperlink"/>
            <w:rFonts w:ascii="Arial Narrow" w:hAnsi="Arial Narrow" w:cs="Microsoft Sans Serif"/>
            <w:i/>
            <w:iCs/>
            <w:sz w:val="24"/>
            <w:szCs w:val="24"/>
            <w:lang w:val="pt-PT"/>
          </w:rPr>
          <w:t>http://www.ebooksbrasil.org/REB/cronicasCA.rb</w:t>
        </w:r>
      </w:hyperlink>
      <w:r w:rsidRPr="00BB6222">
        <w:rPr>
          <w:rStyle w:val="Hyperlink"/>
          <w:rFonts w:ascii="Arial Narrow" w:hAnsi="Arial Narrow" w:cs="Microsoft Sans Serif"/>
          <w:i/>
          <w:iCs/>
          <w:sz w:val="24"/>
          <w:szCs w:val="24"/>
          <w:lang w:val="pt-PT"/>
        </w:rPr>
        <w:t xml:space="preserve">,  </w:t>
      </w:r>
    </w:p>
    <w:p w14:paraId="31096CEC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2000, volume 1 da trilogia da História de Timor:  </w:t>
      </w:r>
      <w:proofErr w:type="spellStart"/>
      <w:r w:rsidRPr="00BB6222">
        <w:rPr>
          <w:rFonts w:ascii="Arial Narrow" w:hAnsi="Arial Narrow" w:cs="Microsoft Sans Serif"/>
          <w:sz w:val="24"/>
          <w:szCs w:val="24"/>
          <w:lang w:val="pt-PT"/>
        </w:rPr>
        <w:t>Timor</w:t>
      </w:r>
      <w:proofErr w:type="spellEnd"/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Leste O Dossiê Secreto 1973-1975, 2ª ed. </w:t>
      </w:r>
    </w:p>
    <w:p w14:paraId="51A45B25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27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https://www.lusofonias.net/arquivos/429/OBRAS-DO-AUTOR/1005/TRILOGIA-VOL--1--ET-dossier-secreto-73-75-PT-cc0.pdf</w:t>
        </w:r>
      </w:hyperlink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29498A3C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  <w:hyperlink r:id="rId28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www.ebooksbrasil.org/adobeebook/timorp.pdf</w:t>
        </w:r>
      </w:hyperlink>
      <w:r w:rsidRPr="00BB6222">
        <w:rPr>
          <w:rStyle w:val="Hyperlink"/>
          <w:rFonts w:ascii="Arial Narrow" w:hAnsi="Arial Narrow" w:cs="Microsoft Sans Serif"/>
          <w:sz w:val="24"/>
          <w:szCs w:val="24"/>
          <w:lang w:val="pt-PT"/>
        </w:rPr>
        <w:t xml:space="preserve">, </w:t>
      </w:r>
    </w:p>
    <w:p w14:paraId="0548F9F1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2000, volume 1 da trilogia da História de Timor: </w:t>
      </w:r>
      <w:proofErr w:type="spellStart"/>
      <w:r w:rsidRPr="00BB6222">
        <w:rPr>
          <w:rFonts w:ascii="Arial Narrow" w:hAnsi="Arial Narrow" w:cs="Microsoft Sans Serif"/>
          <w:sz w:val="24"/>
          <w:szCs w:val="24"/>
          <w:lang w:val="pt-PT"/>
        </w:rPr>
        <w:t>Timor</w:t>
      </w:r>
      <w:proofErr w:type="spellEnd"/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Leste The secret files 1973-1975, 2ª ed.</w:t>
      </w:r>
    </w:p>
    <w:p w14:paraId="5BA9335E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29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https://www.lusofonias.net/arquivos/429/OBRAS-DO-AUTOR/1005/TRILOGIA-VOL--1--ET-dossier-secreto-73-75-PT-cc0.pdf</w:t>
        </w:r>
      </w:hyperlink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05248C6C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30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https://www.lusofonias.net/arquivos/429/OBRAS-DO-AUTOR/1004/TRILOGIA-VOL-1-East-Timor-secret-file-73-75-eng.pdf</w:t>
        </w:r>
      </w:hyperlink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662BB498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Style w:val="Hyperlink"/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  <w:hyperlink r:id="rId31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https://www.worldcat.org/title/east-timor-the-secret-file-1973-1975/oclc/66016286&amp;referer=brief_results</w:t>
        </w:r>
      </w:hyperlink>
      <w:r w:rsidRPr="00BB6222">
        <w:rPr>
          <w:rStyle w:val="Hyperlink"/>
          <w:rFonts w:ascii="Arial Narrow" w:hAnsi="Arial Narrow" w:cs="Microsoft Sans Serif"/>
          <w:sz w:val="24"/>
          <w:szCs w:val="24"/>
          <w:lang w:val="pt-PT"/>
        </w:rPr>
        <w:t xml:space="preserve">, </w:t>
      </w:r>
      <w:hyperlink r:id="rId32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http://www.ebooksbrasil.org/adobeebook/timore.pdf</w:t>
        </w:r>
      </w:hyperlink>
      <w:r w:rsidRPr="00BB6222">
        <w:rPr>
          <w:rStyle w:val="Hyperlink"/>
          <w:rFonts w:ascii="Arial Narrow" w:hAnsi="Arial Narrow" w:cs="Microsoft Sans Serif"/>
          <w:sz w:val="24"/>
          <w:szCs w:val="24"/>
          <w:lang w:val="pt-PT"/>
        </w:rPr>
        <w:t>,</w:t>
      </w:r>
    </w:p>
    <w:p w14:paraId="35BC0F40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33" w:history="1">
        <w:r w:rsidR="003256E7" w:rsidRPr="00BB6222">
          <w:rPr>
            <w:rStyle w:val="Hyperlink"/>
            <w:rFonts w:ascii="Arial Narrow" w:hAnsi="Arial Narrow" w:cs="Microsoft Sans Serif"/>
            <w:i/>
            <w:iCs/>
            <w:sz w:val="24"/>
            <w:szCs w:val="24"/>
            <w:lang w:val="pt-PT"/>
          </w:rPr>
          <w:t>https://www.scribd.com/doc/253855631/East-Timor-the-Secret-Files-1973-1975-Eng</w:t>
        </w:r>
      </w:hyperlink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-, </w:t>
      </w:r>
    </w:p>
    <w:p w14:paraId="0AA1D089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1999,  volume 1 da trilogia da História de Timor: </w:t>
      </w:r>
      <w:proofErr w:type="spellStart"/>
      <w:r w:rsidRPr="00BB6222">
        <w:rPr>
          <w:rFonts w:ascii="Arial Narrow" w:hAnsi="Arial Narrow" w:cs="Microsoft Sans Serif"/>
          <w:sz w:val="24"/>
          <w:szCs w:val="24"/>
          <w:lang w:val="pt-PT"/>
        </w:rPr>
        <w:t>Timor</w:t>
      </w:r>
      <w:proofErr w:type="spellEnd"/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Leste O Dossier Secreto 1973-1975, Porto, 1999, ed. Contemporânea (Esgotado) 1ª ed. ISBN 10: 972-8305-75-3 / ISBN 13/EAN: 9789728305758 </w:t>
      </w:r>
      <w:hyperlink r:id="rId34" w:history="1">
        <w:r w:rsidRPr="00BB6222">
          <w:rPr>
            <w:rStyle w:val="Hyperlink"/>
            <w:rFonts w:ascii="Arial Narrow" w:hAnsi="Arial Narrow" w:cs="Microsoft Sans Serif"/>
            <w:i/>
            <w:iCs/>
            <w:sz w:val="24"/>
            <w:szCs w:val="24"/>
            <w:lang w:val="pt-PT"/>
          </w:rPr>
          <w:t>https://www.worldcat.org/search?q=chrystello&amp;fq=&amp;dblist=638&amp;fc=ap:_25&amp;qt=show_more_ap%3A&amp;cookie</w:t>
        </w:r>
      </w:hyperlink>
    </w:p>
    <w:p w14:paraId="7CC9D9C7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1991-2011 Yawuji Bara e Yawuji Baia Os avós de barra e Avós de Baía, ed. 1991-2011 </w:t>
      </w:r>
      <w:hyperlink r:id="rId35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https://www.lusofonias.net/arquivos/429/OBRAS-DO-AUTOR/1003/Yawuji-Os-Avos-de-Barra-e-os-Avos-de-Baia.pdf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66B4A878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1985 crónica X Aborígenes na Austrália </w:t>
      </w:r>
      <w:hyperlink r:id="rId36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https://www.lusofonias.net/arquivos/429/OBRAS-DO-AUTOR/1002/cronicaX-aborigenes-na-australia.pdf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3BAFE321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eastAsia="Calibri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1981, Crónica do quotidiano inútil vol. 3&amp;4 (1973-81) poesia, </w:t>
      </w:r>
      <w:r w:rsidRPr="00BB6222">
        <w:rPr>
          <w:rFonts w:ascii="Arial Narrow" w:eastAsia="Calibri" w:hAnsi="Arial Narrow" w:cs="Microsoft Sans Serif"/>
          <w:sz w:val="24"/>
          <w:szCs w:val="24"/>
          <w:lang w:val="pt-PT"/>
        </w:rPr>
        <w:t>ed.  Macau (esgotada)</w:t>
      </w:r>
    </w:p>
    <w:p w14:paraId="65A9332A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eastAsia="Calibri" w:hAnsi="Arial Narrow" w:cs="Microsoft Sans Serif"/>
          <w:sz w:val="24"/>
          <w:szCs w:val="24"/>
          <w:lang w:val="pt-PT"/>
        </w:rPr>
      </w:pPr>
      <w:hyperlink r:id="rId37" w:history="1">
        <w:r w:rsidR="003256E7" w:rsidRPr="00BB6222">
          <w:rPr>
            <w:rStyle w:val="Hyperlink"/>
            <w:rFonts w:ascii="Arial Narrow" w:eastAsia="Calibri" w:hAnsi="Arial Narrow" w:cs="Microsoft Sans Serif"/>
            <w:sz w:val="24"/>
            <w:szCs w:val="24"/>
            <w:lang w:val="pt-PT"/>
          </w:rPr>
          <w:t>https://www.lusofonias.net/arquivos/429/OBRAS-DO-AUTOR/1016/cronica-do-quotidiano-inutil-vol.-3-4-.pdf</w:t>
        </w:r>
      </w:hyperlink>
      <w:r w:rsidR="003256E7" w:rsidRPr="00BB6222">
        <w:rPr>
          <w:rFonts w:ascii="Arial Narrow" w:eastAsia="Calibri" w:hAnsi="Arial Narrow" w:cs="Microsoft Sans Serif"/>
          <w:sz w:val="24"/>
          <w:szCs w:val="24"/>
          <w:lang w:val="pt-PT"/>
        </w:rPr>
        <w:t xml:space="preserve"> </w:t>
      </w:r>
    </w:p>
    <w:p w14:paraId="271CCBB8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eastAsia="Calibri" w:hAnsi="Arial Narrow" w:cs="Microsoft Sans Serif"/>
          <w:sz w:val="24"/>
          <w:szCs w:val="24"/>
          <w:lang w:val="pt-PT"/>
        </w:rPr>
        <w:t xml:space="preserve"> </w:t>
      </w:r>
      <w:hyperlink r:id="rId38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http://www.ebooksbrasil.org/adobeebook/quotidianoinutil.pdf</w:t>
        </w:r>
      </w:hyperlink>
      <w:r w:rsidRPr="00BB6222">
        <w:rPr>
          <w:rStyle w:val="Hyperlink"/>
          <w:rFonts w:ascii="Arial Narrow" w:hAnsi="Arial Narrow" w:cs="Microsoft Sans Serif"/>
          <w:sz w:val="24"/>
          <w:szCs w:val="24"/>
          <w:lang w:val="pt-PT"/>
        </w:rPr>
        <w:t xml:space="preserve">, </w:t>
      </w:r>
      <w:hyperlink r:id="rId39" w:anchor="scribd" w:history="1">
        <w:r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http://www.scribd.com/doc/77870662/cronica-do-quotidiano-inutil-cqi-Volume-3-4#scribd</w:t>
        </w:r>
      </w:hyperlink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–</w:t>
      </w:r>
    </w:p>
    <w:p w14:paraId="16C0162E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1974, Crónica do quotidiano inútil vol. 2 (poesia) </w:t>
      </w:r>
      <w:r w:rsidRPr="00BB6222">
        <w:rPr>
          <w:rFonts w:ascii="Arial Narrow" w:eastAsia="Calibri" w:hAnsi="Arial Narrow" w:cs="Microsoft Sans Serif"/>
          <w:sz w:val="24"/>
          <w:szCs w:val="24"/>
          <w:lang w:val="pt-PT"/>
        </w:rPr>
        <w:t xml:space="preserve">ed.  </w:t>
      </w: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abril 1974 Díli, Timor Português (esgotada) </w:t>
      </w:r>
    </w:p>
    <w:p w14:paraId="621FAF5C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40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https://www.lusofonias.net/arquivos/429/OBRAS-DO-AUTOR/1015/cronica-do-quotidiano-inutil-vol.-2-.pdf</w:t>
        </w:r>
      </w:hyperlink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</w:t>
      </w:r>
    </w:p>
    <w:p w14:paraId="749755A7" w14:textId="77777777" w:rsidR="003256E7" w:rsidRPr="00BB6222" w:rsidRDefault="003256E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r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1972, Crónica Do Quotidiano Inútil vol. 1 (Poesia) Porto (Esgotado) </w:t>
      </w:r>
    </w:p>
    <w:p w14:paraId="6CBDE3D2" w14:textId="77777777" w:rsidR="003256E7" w:rsidRPr="00BB6222" w:rsidRDefault="00C06017" w:rsidP="00AC7CA9">
      <w:pPr>
        <w:pStyle w:val="Heading6"/>
        <w:spacing w:before="0" w:beforeAutospacing="0" w:after="0" w:afterAutospacing="0"/>
        <w:rPr>
          <w:rFonts w:ascii="Arial Narrow" w:hAnsi="Arial Narrow" w:cs="Microsoft Sans Serif"/>
          <w:sz w:val="24"/>
          <w:szCs w:val="24"/>
          <w:lang w:val="pt-PT"/>
        </w:rPr>
      </w:pPr>
      <w:hyperlink r:id="rId41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https://www.lusofonias.net/arquivos/429/OBRAS-DO-AUTOR/1017/cronica-do-quotidiano-inutil-vol.-1-1972-original-1%C2%AA-ed-CQI.pdf</w:t>
        </w:r>
      </w:hyperlink>
      <w:r w:rsidR="003256E7" w:rsidRPr="00BB6222">
        <w:rPr>
          <w:rFonts w:ascii="Arial Narrow" w:hAnsi="Arial Narrow" w:cs="Microsoft Sans Serif"/>
          <w:sz w:val="24"/>
          <w:szCs w:val="24"/>
          <w:lang w:val="pt-PT"/>
        </w:rPr>
        <w:t xml:space="preserve">      </w:t>
      </w:r>
      <w:hyperlink r:id="rId42" w:history="1">
        <w:r w:rsidR="003256E7" w:rsidRPr="00BB6222">
          <w:rPr>
            <w:rStyle w:val="Hyperlink"/>
            <w:rFonts w:ascii="Arial Narrow" w:hAnsi="Arial Narrow" w:cs="Microsoft Sans Serif"/>
            <w:sz w:val="24"/>
            <w:szCs w:val="24"/>
            <w:lang w:val="pt-PT"/>
          </w:rPr>
          <w:t>http://www.ebooksbrasil.org/adobeebook/quotidianoinutil.pdf</w:t>
        </w:r>
      </w:hyperlink>
      <w:r w:rsidR="003256E7" w:rsidRPr="00BB6222">
        <w:rPr>
          <w:rFonts w:ascii="Arial Narrow" w:hAnsi="Arial Narrow" w:cs="Microsoft Sans Serif"/>
          <w:sz w:val="24"/>
          <w:szCs w:val="24"/>
        </w:rPr>
        <w:t xml:space="preserve"> , </w:t>
      </w:r>
    </w:p>
    <w:p w14:paraId="1AC35EB2" w14:textId="77777777" w:rsidR="00AE7D22" w:rsidRPr="00BB6222" w:rsidRDefault="00AE7D22">
      <w:pPr>
        <w:jc w:val="both"/>
      </w:pPr>
    </w:p>
    <w:sectPr w:rsidR="00AE7D22" w:rsidRPr="00BB6222" w:rsidSect="00672436">
      <w:type w:val="continuous"/>
      <w:pgSz w:w="11906" w:h="16838" w:code="9"/>
      <w:pgMar w:top="1418" w:right="1701" w:bottom="1418" w:left="1701" w:header="1021" w:footer="1021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BasD">
    <w:altName w:val="Calibri"/>
    <w:panose1 w:val="04040705040A02020702"/>
    <w:charset w:val="00"/>
    <w:family w:val="decorative"/>
    <w:pitch w:val="variable"/>
    <w:sig w:usb0="00000007" w:usb1="00000000" w:usb2="00000000" w:usb3="00000000" w:csb0="0000001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 serif">
    <w:altName w:val="Microsoft Sans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tiquaLightSSK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D6E99"/>
    <w:multiLevelType w:val="multilevel"/>
    <w:tmpl w:val="554E0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EB1908"/>
    <w:multiLevelType w:val="hybridMultilevel"/>
    <w:tmpl w:val="4EC2BA8C"/>
    <w:lvl w:ilvl="0" w:tplc="1654E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A87CD9"/>
    <w:multiLevelType w:val="multilevel"/>
    <w:tmpl w:val="D27E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8401D3"/>
    <w:multiLevelType w:val="multilevel"/>
    <w:tmpl w:val="45262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6C67A1"/>
    <w:multiLevelType w:val="multilevel"/>
    <w:tmpl w:val="D460EF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Verdana" w:hAnsi="Verdana"/>
        <w:sz w:val="24"/>
        <w:u w:val="single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0E1DE9"/>
    <w:multiLevelType w:val="multilevel"/>
    <w:tmpl w:val="32B4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687E25"/>
    <w:multiLevelType w:val="multilevel"/>
    <w:tmpl w:val="639A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e0MDU1MDcwA2JLAyUdpeDU4uLM/DyQAuNaAETCvVssAAAA"/>
  </w:docVars>
  <w:rsids>
    <w:rsidRoot w:val="003256E7"/>
    <w:rsid w:val="00003DC7"/>
    <w:rsid w:val="00007DC9"/>
    <w:rsid w:val="000A0605"/>
    <w:rsid w:val="000A53F1"/>
    <w:rsid w:val="000A7FA3"/>
    <w:rsid w:val="000C3294"/>
    <w:rsid w:val="000C5CC1"/>
    <w:rsid w:val="00136CB3"/>
    <w:rsid w:val="001570E8"/>
    <w:rsid w:val="00157F8A"/>
    <w:rsid w:val="00175B46"/>
    <w:rsid w:val="001C03F3"/>
    <w:rsid w:val="00212F1D"/>
    <w:rsid w:val="002335B4"/>
    <w:rsid w:val="002761EE"/>
    <w:rsid w:val="00284E09"/>
    <w:rsid w:val="002D320B"/>
    <w:rsid w:val="003135FC"/>
    <w:rsid w:val="003256E7"/>
    <w:rsid w:val="00327A8F"/>
    <w:rsid w:val="003409B9"/>
    <w:rsid w:val="003556B9"/>
    <w:rsid w:val="003600E1"/>
    <w:rsid w:val="0036288E"/>
    <w:rsid w:val="00365FA6"/>
    <w:rsid w:val="00395FD2"/>
    <w:rsid w:val="003C4596"/>
    <w:rsid w:val="003F6E97"/>
    <w:rsid w:val="00404E8D"/>
    <w:rsid w:val="00457A7A"/>
    <w:rsid w:val="00457D2A"/>
    <w:rsid w:val="00461154"/>
    <w:rsid w:val="004A4759"/>
    <w:rsid w:val="005044E1"/>
    <w:rsid w:val="00574132"/>
    <w:rsid w:val="005B3E6D"/>
    <w:rsid w:val="00657167"/>
    <w:rsid w:val="00672436"/>
    <w:rsid w:val="006A7F30"/>
    <w:rsid w:val="006B171B"/>
    <w:rsid w:val="006C6358"/>
    <w:rsid w:val="007130F9"/>
    <w:rsid w:val="00732FE2"/>
    <w:rsid w:val="00765D1E"/>
    <w:rsid w:val="00797A65"/>
    <w:rsid w:val="007C6B15"/>
    <w:rsid w:val="007F6472"/>
    <w:rsid w:val="00821789"/>
    <w:rsid w:val="00821DF2"/>
    <w:rsid w:val="0084775E"/>
    <w:rsid w:val="00851813"/>
    <w:rsid w:val="008879E6"/>
    <w:rsid w:val="00942740"/>
    <w:rsid w:val="009D56B4"/>
    <w:rsid w:val="00A3760C"/>
    <w:rsid w:val="00A56C54"/>
    <w:rsid w:val="00A676C7"/>
    <w:rsid w:val="00A7219D"/>
    <w:rsid w:val="00A76A19"/>
    <w:rsid w:val="00AA0C1B"/>
    <w:rsid w:val="00AB4797"/>
    <w:rsid w:val="00AC67C0"/>
    <w:rsid w:val="00AD7E6B"/>
    <w:rsid w:val="00AE7D22"/>
    <w:rsid w:val="00B1000A"/>
    <w:rsid w:val="00B46D80"/>
    <w:rsid w:val="00B50606"/>
    <w:rsid w:val="00B67298"/>
    <w:rsid w:val="00B71C50"/>
    <w:rsid w:val="00BA255C"/>
    <w:rsid w:val="00BB6222"/>
    <w:rsid w:val="00BD600A"/>
    <w:rsid w:val="00C06017"/>
    <w:rsid w:val="00C14BCB"/>
    <w:rsid w:val="00C575F7"/>
    <w:rsid w:val="00C843E2"/>
    <w:rsid w:val="00CA0BED"/>
    <w:rsid w:val="00CB4E98"/>
    <w:rsid w:val="00D40303"/>
    <w:rsid w:val="00D47DC7"/>
    <w:rsid w:val="00D757C5"/>
    <w:rsid w:val="00D7657C"/>
    <w:rsid w:val="00D816ED"/>
    <w:rsid w:val="00DB08DA"/>
    <w:rsid w:val="00DD1D02"/>
    <w:rsid w:val="00E15BD4"/>
    <w:rsid w:val="00E4646A"/>
    <w:rsid w:val="00E74F31"/>
    <w:rsid w:val="00E932B3"/>
    <w:rsid w:val="00EA0342"/>
    <w:rsid w:val="00EF4343"/>
    <w:rsid w:val="00F021B7"/>
    <w:rsid w:val="00F1036E"/>
    <w:rsid w:val="00F47707"/>
    <w:rsid w:val="00F60A21"/>
    <w:rsid w:val="00F6157A"/>
    <w:rsid w:val="00F8160B"/>
    <w:rsid w:val="00F9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3CE6D2"/>
  <w15:chartTrackingRefBased/>
  <w15:docId w15:val="{1EC1E135-3F62-443D-97A1-F0E9648C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56E7"/>
    <w:rPr>
      <w:sz w:val="24"/>
      <w:szCs w:val="24"/>
      <w:lang w:eastAsia="en-AU"/>
    </w:rPr>
  </w:style>
  <w:style w:type="paragraph" w:styleId="Heading1">
    <w:name w:val="heading 1"/>
    <w:basedOn w:val="Normal"/>
    <w:next w:val="Normal"/>
    <w:autoRedefine/>
    <w:qFormat/>
    <w:pPr>
      <w:keepNext/>
      <w:autoSpaceDE w:val="0"/>
      <w:autoSpaceDN w:val="0"/>
      <w:outlineLvl w:val="0"/>
    </w:pPr>
    <w:rPr>
      <w:rFonts w:ascii="Verdana" w:hAnsi="Verdana" w:cs="Tahoma"/>
      <w:b/>
      <w:bCs/>
      <w:i/>
      <w:iCs/>
      <w:caps/>
      <w:sz w:val="52"/>
      <w:szCs w:val="36"/>
      <w:lang w:eastAsia="pt-PT"/>
    </w:rPr>
  </w:style>
  <w:style w:type="paragraph" w:styleId="Heading2">
    <w:name w:val="heading 2"/>
    <w:basedOn w:val="Normal"/>
    <w:next w:val="Normal"/>
    <w:autoRedefine/>
    <w:qFormat/>
    <w:pPr>
      <w:keepNext/>
      <w:tabs>
        <w:tab w:val="num" w:pos="720"/>
      </w:tabs>
      <w:autoSpaceDE w:val="0"/>
      <w:autoSpaceDN w:val="0"/>
      <w:spacing w:line="360" w:lineRule="auto"/>
      <w:ind w:left="714" w:right="-113" w:hanging="357"/>
      <w:outlineLvl w:val="1"/>
    </w:pPr>
    <w:rPr>
      <w:rFonts w:ascii="AlgerianBasD" w:eastAsia="Arial Unicode MS" w:hAnsi="AlgerianBasD" w:cs="Mistral"/>
      <w:b/>
      <w:i/>
      <w:iCs/>
      <w:color w:val="000000"/>
      <w:sz w:val="28"/>
      <w:szCs w:val="32"/>
      <w:lang w:val="en-GB" w:eastAsia="pt-PT"/>
    </w:rPr>
  </w:style>
  <w:style w:type="paragraph" w:styleId="Heading3">
    <w:name w:val="heading 3"/>
    <w:basedOn w:val="Normal"/>
    <w:next w:val="Normal"/>
    <w:autoRedefine/>
    <w:qFormat/>
    <w:pPr>
      <w:keepNext/>
      <w:widowControl w:val="0"/>
      <w:spacing w:before="240" w:after="60" w:line="480" w:lineRule="auto"/>
      <w:ind w:left="540" w:firstLine="630"/>
      <w:jc w:val="both"/>
      <w:outlineLvl w:val="2"/>
    </w:pPr>
    <w:rPr>
      <w:rFonts w:cs="Arial"/>
      <w:b/>
      <w:bCs/>
      <w:sz w:val="22"/>
      <w:szCs w:val="26"/>
    </w:rPr>
  </w:style>
  <w:style w:type="paragraph" w:styleId="Heading4">
    <w:name w:val="heading 4"/>
    <w:basedOn w:val="Normal"/>
    <w:next w:val="Normal"/>
    <w:autoRedefine/>
    <w:qFormat/>
    <w:pPr>
      <w:keepNext/>
      <w:spacing w:line="360" w:lineRule="auto"/>
      <w:outlineLvl w:val="3"/>
    </w:pPr>
    <w:rPr>
      <w:b/>
      <w:bCs/>
      <w:szCs w:val="28"/>
      <w:lang w:eastAsia="pt-PT"/>
    </w:rPr>
  </w:style>
  <w:style w:type="paragraph" w:styleId="Heading5">
    <w:name w:val="heading 5"/>
    <w:basedOn w:val="Normal"/>
    <w:next w:val="Normal"/>
    <w:autoRedefine/>
    <w:qFormat/>
    <w:pPr>
      <w:autoSpaceDE w:val="0"/>
      <w:autoSpaceDN w:val="0"/>
      <w:spacing w:before="120" w:after="60"/>
      <w:contextualSpacing/>
      <w:outlineLvl w:val="4"/>
    </w:pPr>
    <w:rPr>
      <w:b/>
      <w:bCs/>
      <w:i/>
      <w:iCs/>
      <w:sz w:val="20"/>
      <w:szCs w:val="26"/>
      <w:u w:val="single"/>
    </w:rPr>
  </w:style>
  <w:style w:type="paragraph" w:styleId="Heading6">
    <w:name w:val="heading 6"/>
    <w:basedOn w:val="Normal"/>
    <w:link w:val="Heading6Char"/>
    <w:qFormat/>
    <w:rsid w:val="003256E7"/>
    <w:pPr>
      <w:spacing w:before="100" w:beforeAutospacing="1" w:after="100" w:afterAutospacing="1"/>
      <w:jc w:val="both"/>
      <w:outlineLvl w:val="5"/>
    </w:pPr>
    <w:rPr>
      <w:rFonts w:ascii="Verdana" w:hAnsi="Verdana"/>
      <w:color w:val="000000"/>
      <w:sz w:val="15"/>
      <w:szCs w:val="15"/>
      <w:lang w:val="en-US" w:eastAsia="en-US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9">
    <w:name w:val="heading 9"/>
    <w:basedOn w:val="Normal"/>
    <w:qFormat/>
    <w:pPr>
      <w:spacing w:before="100" w:beforeAutospacing="1" w:after="100" w:afterAutospacing="1"/>
      <w:outlineLvl w:val="8"/>
    </w:pPr>
    <w:rPr>
      <w:rFonts w:ascii="Arial Unicode MS" w:eastAsia="Arial Unicode MS" w:hAnsi="Arial Unicode MS" w:cs="Arial Unicode MS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b/>
      <w:i/>
      <w:sz w:val="24"/>
    </w:rPr>
  </w:style>
  <w:style w:type="paragraph" w:customStyle="1" w:styleId="COPY">
    <w:name w:val="COPY"/>
    <w:basedOn w:val="Normal"/>
    <w:autoRedefine/>
    <w:pPr>
      <w:tabs>
        <w:tab w:val="left" w:pos="113"/>
        <w:tab w:val="left" w:pos="300"/>
        <w:tab w:val="left" w:pos="380"/>
        <w:tab w:val="left" w:pos="560"/>
        <w:tab w:val="left" w:pos="860"/>
        <w:tab w:val="left" w:pos="1120"/>
        <w:tab w:val="left" w:pos="1296"/>
        <w:tab w:val="left" w:pos="1440"/>
        <w:tab w:val="left" w:pos="1700"/>
        <w:tab w:val="left" w:pos="2016"/>
        <w:tab w:val="left" w:pos="2736"/>
        <w:tab w:val="left" w:pos="3456"/>
        <w:tab w:val="left" w:pos="4176"/>
        <w:tab w:val="left" w:pos="5616"/>
        <w:tab w:val="left" w:pos="5680"/>
        <w:tab w:val="left" w:pos="6336"/>
        <w:tab w:val="left" w:pos="7056"/>
      </w:tabs>
      <w:autoSpaceDE w:val="0"/>
      <w:autoSpaceDN w:val="0"/>
      <w:spacing w:line="240" w:lineRule="atLeast"/>
    </w:pPr>
    <w:rPr>
      <w:rFonts w:ascii="Tahoma" w:hAnsi="Tahoma"/>
      <w:color w:val="000000"/>
      <w:spacing w:val="10"/>
      <w:sz w:val="18"/>
      <w:szCs w:val="20"/>
      <w:lang w:val="en-GB" w:eastAsia="pt-PT"/>
    </w:rPr>
  </w:style>
  <w:style w:type="paragraph" w:styleId="NormalIndent">
    <w:name w:val="Normal Indent"/>
    <w:basedOn w:val="Normal"/>
    <w:pPr>
      <w:spacing w:before="100" w:beforeAutospacing="1" w:after="100" w:afterAutospacing="1"/>
      <w:ind w:left="708"/>
    </w:pPr>
    <w:rPr>
      <w:rFonts w:ascii="sans serif" w:hAnsi="sans serif" w:cs="sans serif"/>
      <w:color w:val="5A3100"/>
      <w:sz w:val="22"/>
      <w:szCs w:val="22"/>
    </w:rPr>
  </w:style>
  <w:style w:type="paragraph" w:customStyle="1" w:styleId="Nomedaempresa">
    <w:name w:val="Nome da empresa"/>
    <w:basedOn w:val="Normal"/>
    <w:autoRedefine/>
    <w:pPr>
      <w:framePr w:w="5335" w:h="1835" w:wrap="notBeside" w:vAnchor="page" w:hAnchor="page" w:x="2017" w:y="865" w:anchorLock="1"/>
      <w:autoSpaceDE w:val="0"/>
      <w:autoSpaceDN w:val="0"/>
      <w:spacing w:line="280" w:lineRule="atLeast"/>
    </w:pPr>
    <w:rPr>
      <w:rFonts w:ascii="Brush Script MT" w:hAnsi="Brush Script MT" w:cs="Brush Script MT"/>
      <w:bCs/>
      <w:i/>
      <w:color w:val="339966"/>
      <w:spacing w:val="-25"/>
      <w:sz w:val="36"/>
      <w:szCs w:val="40"/>
      <w:lang w:val="en-GB" w:eastAsia="pt-PT"/>
    </w:rPr>
  </w:style>
  <w:style w:type="paragraph" w:customStyle="1" w:styleId="Titulo10">
    <w:name w:val="Titulo10"/>
    <w:basedOn w:val="Normal"/>
    <w:autoRedefine/>
    <w:pPr>
      <w:jc w:val="center"/>
    </w:pPr>
    <w:rPr>
      <w:rFonts w:ascii="AntiquaLightSSK" w:hAnsi="AntiquaLightSSK"/>
      <w:b/>
      <w:bCs/>
      <w:iCs/>
      <w:sz w:val="18"/>
      <w:szCs w:val="18"/>
      <w:lang w:eastAsia="pt-PT"/>
    </w:rPr>
  </w:style>
  <w:style w:type="paragraph" w:styleId="EndnoteText">
    <w:name w:val="endnote text"/>
    <w:basedOn w:val="Normal"/>
    <w:autoRedefine/>
    <w:semiHidden/>
    <w:rPr>
      <w:sz w:val="20"/>
      <w:szCs w:val="20"/>
    </w:rPr>
  </w:style>
  <w:style w:type="character" w:styleId="Strong">
    <w:name w:val="Strong"/>
    <w:qFormat/>
    <w:rPr>
      <w:b/>
      <w:bCs/>
    </w:rPr>
  </w:style>
  <w:style w:type="paragraph" w:styleId="BodyTextIndent">
    <w:name w:val="Body Text Inden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pt-PT"/>
    </w:rPr>
  </w:style>
  <w:style w:type="paragraph" w:styleId="BodyTextIndent2">
    <w:name w:val="Body Text Indent 2"/>
    <w:basedOn w:val="Normal"/>
    <w:pPr>
      <w:tabs>
        <w:tab w:val="left" w:pos="0"/>
        <w:tab w:val="left" w:pos="2040"/>
        <w:tab w:val="left" w:pos="3402"/>
        <w:tab w:val="left" w:pos="5103"/>
        <w:tab w:val="left" w:pos="6804"/>
      </w:tabs>
      <w:ind w:left="2040" w:hanging="2040"/>
    </w:pPr>
    <w:rPr>
      <w:rFonts w:ascii="Tahoma" w:hAnsi="Tahoma"/>
      <w:b/>
      <w:bCs/>
      <w:sz w:val="20"/>
      <w:szCs w:val="20"/>
      <w:lang w:val="en-AU" w:eastAsia="pt-PT"/>
    </w:rPr>
  </w:style>
  <w:style w:type="paragraph" w:styleId="BodyTextIndent3">
    <w:name w:val="Body Text Indent 3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pt-PT"/>
    </w:rPr>
  </w:style>
  <w:style w:type="paragraph" w:customStyle="1" w:styleId="copy0">
    <w:name w:val="copy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pt-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lang w:val="fr-FR" w:eastAsia="pt-PT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rPr>
      <w:color w:val="0000FF"/>
      <w:u w:val="single"/>
    </w:rPr>
  </w:style>
  <w:style w:type="paragraph" w:styleId="Footer">
    <w:name w:val="footer"/>
    <w:basedOn w:val="Normal"/>
    <w:pPr>
      <w:tabs>
        <w:tab w:val="left" w:pos="1680"/>
        <w:tab w:val="center" w:pos="4252"/>
        <w:tab w:val="right" w:pos="8504"/>
      </w:tabs>
      <w:autoSpaceDE w:val="0"/>
      <w:autoSpaceDN w:val="0"/>
      <w:ind w:left="1680" w:hanging="1680"/>
      <w:outlineLvl w:val="1"/>
    </w:pPr>
    <w:rPr>
      <w:rFonts w:ascii="Tahoma" w:hAnsi="Tahoma"/>
      <w:color w:val="000000"/>
      <w:sz w:val="18"/>
      <w:szCs w:val="18"/>
      <w:lang w:val="en-GB" w:eastAsia="pt-PT"/>
    </w:rPr>
  </w:style>
  <w:style w:type="paragraph" w:styleId="Header">
    <w:name w:val="header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pt-PT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eastAsia="pt-PT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autoRedefine/>
    <w:pPr>
      <w:tabs>
        <w:tab w:val="left" w:pos="5760"/>
      </w:tabs>
      <w:spacing w:line="480" w:lineRule="auto"/>
      <w:jc w:val="both"/>
    </w:pPr>
    <w:rPr>
      <w:sz w:val="20"/>
      <w:szCs w:val="14"/>
      <w:lang w:bidi="hi-IN"/>
    </w:rPr>
  </w:style>
  <w:style w:type="character" w:styleId="FootnoteReference">
    <w:name w:val="footnote reference"/>
    <w:semiHidden/>
    <w:rPr>
      <w:vertAlign w:val="superscript"/>
    </w:rPr>
  </w:style>
  <w:style w:type="paragraph" w:styleId="Salutation">
    <w:name w:val="Salutation"/>
    <w:basedOn w:val="Normal"/>
    <w:next w:val="Normal"/>
    <w:pPr>
      <w:widowControl w:val="0"/>
      <w:tabs>
        <w:tab w:val="left" w:pos="709"/>
        <w:tab w:val="left" w:pos="992"/>
        <w:tab w:val="left" w:pos="1134"/>
      </w:tabs>
      <w:autoSpaceDE w:val="0"/>
      <w:autoSpaceDN w:val="0"/>
    </w:pPr>
    <w:rPr>
      <w:rFonts w:cs="Tahoma"/>
      <w:sz w:val="18"/>
      <w:szCs w:val="18"/>
      <w:lang w:eastAsia="pt-PT"/>
    </w:rPr>
  </w:style>
  <w:style w:type="character" w:customStyle="1" w:styleId="Heading6Char">
    <w:name w:val="Heading 6 Char"/>
    <w:basedOn w:val="DefaultParagraphFont"/>
    <w:link w:val="Heading6"/>
    <w:rsid w:val="003256E7"/>
    <w:rPr>
      <w:rFonts w:ascii="Verdana" w:hAnsi="Verdana"/>
      <w:color w:val="000000"/>
      <w:sz w:val="15"/>
      <w:szCs w:val="15"/>
      <w:lang w:val="en-US" w:eastAsia="en-US"/>
    </w:rPr>
  </w:style>
  <w:style w:type="table" w:styleId="TableGrid">
    <w:name w:val="Table Grid"/>
    <w:basedOn w:val="TableNormal"/>
    <w:uiPriority w:val="39"/>
    <w:rsid w:val="003256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100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cribd.com/doc/3051472/cronicasaustrais" TargetMode="External"/><Relationship Id="rId18" Type="http://schemas.openxmlformats.org/officeDocument/2006/relationships/hyperlink" Target="https://www.lusofonias.net/arquivos/429/OBRAS-DO-AUTOR/1008/TRILOGIA-vol.-2-Historia-de-Timor.pdf" TargetMode="External"/><Relationship Id="rId26" Type="http://schemas.openxmlformats.org/officeDocument/2006/relationships/hyperlink" Target="http://www.ebooksbrasil.org/REB/cronicasCA.rb" TargetMode="External"/><Relationship Id="rId39" Type="http://schemas.openxmlformats.org/officeDocument/2006/relationships/hyperlink" Target="http://www.scribd.com/doc/77870662/cronica-do-quotidiano-inutil-cqi-Volume-3-4" TargetMode="External"/><Relationship Id="rId21" Type="http://schemas.openxmlformats.org/officeDocument/2006/relationships/hyperlink" Target="https://www.scribd.com/doc/39955110/CHRONICACORES-UMA-CIRCUM-NAVEGACAO-DE-TIMOR-A-MACAU-AUSTRALIA-BRASIL-BRAGANCA-ATE-AOS-ACORES-VOLUME-UM-DA-TRILOGIA" TargetMode="External"/><Relationship Id="rId34" Type="http://schemas.openxmlformats.org/officeDocument/2006/relationships/hyperlink" Target="https://www.worldcat.org/search?q=chrystello&amp;fq=&amp;dblist=638&amp;fc=ap:_25&amp;qt=show_more_ap%3A&amp;cookie" TargetMode="External"/><Relationship Id="rId42" Type="http://schemas.openxmlformats.org/officeDocument/2006/relationships/hyperlink" Target="http://www.ebooksbrasil.org/adobeebook/quotidianoinutil.pdf" TargetMode="External"/><Relationship Id="rId7" Type="http://schemas.openxmlformats.org/officeDocument/2006/relationships/hyperlink" Target="http://www.blurb.com/b/8776650-fotoema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booksbrasil.org/adobeebook/timor3.pdf" TargetMode="External"/><Relationship Id="rId20" Type="http://schemas.openxmlformats.org/officeDocument/2006/relationships/hyperlink" Target="http://www.ebooksbrasil.org/adobeebook/timor2.pdf" TargetMode="External"/><Relationship Id="rId29" Type="http://schemas.openxmlformats.org/officeDocument/2006/relationships/hyperlink" Target="https://www.lusofonias.net/arquivos/429/OBRAS-DO-AUTOR/1005/TRILOGIA-VOL--1--ET-dossier-secreto-73-75-PT-cc0.pdf" TargetMode="External"/><Relationship Id="rId41" Type="http://schemas.openxmlformats.org/officeDocument/2006/relationships/hyperlink" Target="https://www.lusofonias.net/arquivos/429/OBRAS-DO-AUTOR/1017/cronica-do-quotidiano-inutil-vol.-1-1972-original-1%C2%AA-ed-CQI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lusofonias.net/arquivos/429/OBRAS-DO-AUTOR/1024/chronicacores-VOL.-3-vol-2005-2018-rascunho-sem-cortes.pdf" TargetMode="External"/><Relationship Id="rId11" Type="http://schemas.openxmlformats.org/officeDocument/2006/relationships/hyperlink" Target="https://www.lusofonias.net/arquivos/429/OBRAS-DO-AUTOR/1010/trilogia-(3-vol.)-Historia-de-Timor.pdf" TargetMode="External"/><Relationship Id="rId24" Type="http://schemas.openxmlformats.org/officeDocument/2006/relationships/hyperlink" Target="http://www.lusofonias.net/chryscv/CANCIONEIRO%20TRANSMONTANO%202005).pdf" TargetMode="External"/><Relationship Id="rId32" Type="http://schemas.openxmlformats.org/officeDocument/2006/relationships/hyperlink" Target="http://www.ebooksbrasil.org/adobeebook/timore.pdf" TargetMode="External"/><Relationship Id="rId37" Type="http://schemas.openxmlformats.org/officeDocument/2006/relationships/hyperlink" Target="https://www.lusofonias.net/arquivos/429/OBRAS-DO-AUTOR/1016/cronica-do-quotidiano-inutil-vol.-3-4-.pdf" TargetMode="External"/><Relationship Id="rId40" Type="http://schemas.openxmlformats.org/officeDocument/2006/relationships/hyperlink" Target="https://www.lusofonias.net/arquivos/429/OBRAS-DO-AUTOR/1015/cronica-do-quotidiano-inutil-vol.-2-.pdf" TargetMode="External"/><Relationship Id="rId5" Type="http://schemas.openxmlformats.org/officeDocument/2006/relationships/hyperlink" Target="https://www.scribd.com/document/408758341/Chronicacores-2005-2018-Vol-3-Draft-Sem-Cortes1" TargetMode="External"/><Relationship Id="rId15" Type="http://schemas.openxmlformats.org/officeDocument/2006/relationships/hyperlink" Target="https://www.lusofonias.net/arquivos/429/OBRAS-DO-AUTOR/1010/trilogia-(3-vol.)-Historia-de-Timor.pdf" TargetMode="External"/><Relationship Id="rId23" Type="http://schemas.openxmlformats.org/officeDocument/2006/relationships/hyperlink" Target="https://www.lusofonias.net/arquivos/429/OBRAS-DO-AUTOR/1000/cancioneiro-braganca-2005.pdf" TargetMode="External"/><Relationship Id="rId28" Type="http://schemas.openxmlformats.org/officeDocument/2006/relationships/hyperlink" Target="http://www.ebooksbrasil.org/adobeebook/timorp.pdf" TargetMode="External"/><Relationship Id="rId36" Type="http://schemas.openxmlformats.org/officeDocument/2006/relationships/hyperlink" Target="https://www.lusofonias.net/arquivos/429/OBRAS-DO-AUTOR/1002/cronicaX-aborigenes-na-australia.pdf" TargetMode="External"/><Relationship Id="rId10" Type="http://schemas.openxmlformats.org/officeDocument/2006/relationships/hyperlink" Target="https://meocloud.pt/link/0f421777-0158-43a4-80a8-41c9a0c32c21/TRILOGIA%20COMPLETA%20compressed.pdf/" TargetMode="External"/><Relationship Id="rId19" Type="http://schemas.openxmlformats.org/officeDocument/2006/relationships/hyperlink" Target="https://www.scribd.com/document/40234122/Timor-Leste-Historiografia-de-um-reporter-vol-2-193-1992" TargetMode="External"/><Relationship Id="rId31" Type="http://schemas.openxmlformats.org/officeDocument/2006/relationships/hyperlink" Target="https://www.worldcat.org/title/east-timor-the-secret-file-1973-1975/oclc/66016286&amp;referer=brief_results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lusofonias.net/arquivos/429/OBRAS-DO-AUTOR/1013/chronicacores,-uma-circum-navegacao-vol.1--3%C2%AA-ed-2018.pdf" TargetMode="External"/><Relationship Id="rId14" Type="http://schemas.openxmlformats.org/officeDocument/2006/relationships/hyperlink" Target="https://www.lusofonias.net/arquivos/429/OBRAS-DO-AUTOR/1001/CRONICA-DO-QUOTIDIANO-INUTIL-VOL-1-5--2012.pdf" TargetMode="External"/><Relationship Id="rId22" Type="http://schemas.openxmlformats.org/officeDocument/2006/relationships/hyperlink" Target="https://www.worldcat.org/title/chronicacores-circum-navegacao-de-timor-a-macau-australia-brasil-braganca-ate-aos-acores/oclc/357576846&amp;referer=brief_results" TargetMode="External"/><Relationship Id="rId27" Type="http://schemas.openxmlformats.org/officeDocument/2006/relationships/hyperlink" Target="https://www.lusofonias.net/arquivos/429/OBRAS-DO-AUTOR/1005/TRILOGIA-VOL--1--ET-dossier-secreto-73-75-PT-cc0.pdf" TargetMode="External"/><Relationship Id="rId30" Type="http://schemas.openxmlformats.org/officeDocument/2006/relationships/hyperlink" Target="https://www.lusofonias.net/arquivos/429/OBRAS-DO-AUTOR/1004/TRILOGIA-VOL-1-East-Timor-secret-file-73-75-eng.pdf" TargetMode="External"/><Relationship Id="rId35" Type="http://schemas.openxmlformats.org/officeDocument/2006/relationships/hyperlink" Target="https://www.lusofonias.net/arquivos/429/OBRAS-DO-AUTOR/1003/Yawuji-Os-Avos-de-Barra-e-os-Avos-de-Baia.pdf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lusofonias.net/arquivos/429/OBRAS-DO-AUTOR/1012/ChronicAcores-uma-circum-navegacao-vol.-2-(3%C2%AA-ed-2018).pdf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cielo.mec.pt/scielo.php?script=sci_arttext&amp;pid=S0807-89672015000300016" TargetMode="External"/><Relationship Id="rId17" Type="http://schemas.openxmlformats.org/officeDocument/2006/relationships/hyperlink" Target="http://www.ebooksbrasil.org/adobeebook/timore.pdf" TargetMode="External"/><Relationship Id="rId25" Type="http://schemas.openxmlformats.org/officeDocument/2006/relationships/hyperlink" Target="http://www.ebooksbrasil.org/microreader/cronicasCA.lit" TargetMode="External"/><Relationship Id="rId33" Type="http://schemas.openxmlformats.org/officeDocument/2006/relationships/hyperlink" Target="https://www.scribd.com/doc/253855631/East-Timor-the-Secret-Files-1973-1975-Eng" TargetMode="External"/><Relationship Id="rId38" Type="http://schemas.openxmlformats.org/officeDocument/2006/relationships/hyperlink" Target="http://www.ebooksbrasil.org/adobeebook/quotidianoinutil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ys%20Chrystello\AppData\Roaming\Microsoft\Templates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21</TotalTime>
  <Pages>1</Pages>
  <Words>2035</Words>
  <Characters>10994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PNN-LUSA</Company>
  <LinksUpToDate>false</LinksUpToDate>
  <CharactersWithSpaces>13003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 chrystello</dc:creator>
  <cp:keywords/>
  <dc:description/>
  <cp:lastModifiedBy>Chrys Chrystello</cp:lastModifiedBy>
  <cp:revision>11</cp:revision>
  <cp:lastPrinted>2019-01-25T09:18:00Z</cp:lastPrinted>
  <dcterms:created xsi:type="dcterms:W3CDTF">2018-07-27T17:18:00Z</dcterms:created>
  <dcterms:modified xsi:type="dcterms:W3CDTF">2019-05-05T19:01:00Z</dcterms:modified>
</cp:coreProperties>
</file>